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3027D" w:rsidRDefault="00D57EFB" w:rsidP="008F1B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783ADC">
              <w:rPr>
                <w:b/>
                <w:sz w:val="26"/>
                <w:szCs w:val="26"/>
              </w:rPr>
              <w:t>_</w:t>
            </w:r>
            <w:r w:rsidR="00C7385C">
              <w:rPr>
                <w:b/>
                <w:sz w:val="26"/>
                <w:szCs w:val="26"/>
              </w:rPr>
              <w:t>219</w:t>
            </w:r>
            <w:bookmarkStart w:id="0" w:name="_GoBack"/>
            <w:bookmarkEnd w:id="0"/>
          </w:p>
        </w:tc>
      </w:tr>
      <w:tr w:rsidR="00A67559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8940EA" w:rsidRDefault="008940E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2028727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05B5F" w:rsidRPr="00505B5F">
        <w:rPr>
          <w:b/>
          <w:sz w:val="26"/>
          <w:szCs w:val="26"/>
        </w:rPr>
        <w:t>Звено промежуточное ПРТ-7</w:t>
      </w:r>
      <w:r w:rsidR="00064E90">
        <w:rPr>
          <w:b/>
          <w:sz w:val="26"/>
          <w:szCs w:val="26"/>
        </w:rPr>
        <w:t>/16</w:t>
      </w:r>
      <w:r w:rsidR="00505B5F" w:rsidRPr="00505B5F">
        <w:rPr>
          <w:b/>
          <w:sz w:val="26"/>
          <w:szCs w:val="26"/>
        </w:rPr>
        <w:t>-</w:t>
      </w:r>
      <w:r w:rsidR="00064E90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8F1BC7" w:rsidRDefault="00641E44" w:rsidP="008F1BC7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F1BC7" w:rsidRPr="008F1BC7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:rsidR="008F1BC7" w:rsidRDefault="008F088A" w:rsidP="008F088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>
            <wp:extent cx="4330700" cy="1181100"/>
            <wp:effectExtent l="0" t="0" r="0" b="0"/>
            <wp:docPr id="1" name="Рисунок 1" descr="ПРТ-7/1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Т-7/16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BC7" w:rsidRDefault="008F1BC7" w:rsidP="008F1BC7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491"/>
        <w:gridCol w:w="491"/>
        <w:gridCol w:w="491"/>
        <w:gridCol w:w="491"/>
        <w:gridCol w:w="491"/>
        <w:gridCol w:w="491"/>
        <w:gridCol w:w="491"/>
        <w:gridCol w:w="573"/>
        <w:gridCol w:w="3659"/>
        <w:gridCol w:w="985"/>
      </w:tblGrid>
      <w:tr w:rsidR="008F088A" w:rsidRPr="008F088A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Марка звена</w:t>
            </w:r>
          </w:p>
        </w:tc>
        <w:tc>
          <w:tcPr>
            <w:tcW w:w="0" w:type="auto"/>
            <w:gridSpan w:val="8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Размеры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Разрушающая нагрузка,</w:t>
            </w:r>
          </w:p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Масса</w:t>
            </w:r>
          </w:p>
        </w:tc>
      </w:tr>
      <w:tr w:rsidR="008F088A" w:rsidRPr="008F088A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B1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L1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F088A" w:rsidRPr="008F088A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кН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кг</w:t>
            </w:r>
          </w:p>
        </w:tc>
      </w:tr>
      <w:tr w:rsidR="008F088A" w:rsidRPr="008F088A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b/>
                <w:bCs/>
                <w:sz w:val="24"/>
                <w:szCs w:val="24"/>
              </w:rPr>
              <w:t>ПРТ-7/16-2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F088A" w:rsidRPr="008F088A" w:rsidRDefault="008F088A" w:rsidP="008F088A">
            <w:pPr>
              <w:ind w:firstLine="0"/>
              <w:jc w:val="center"/>
              <w:rPr>
                <w:sz w:val="24"/>
                <w:szCs w:val="24"/>
              </w:rPr>
            </w:pPr>
            <w:r w:rsidRPr="008F088A">
              <w:rPr>
                <w:sz w:val="24"/>
                <w:szCs w:val="24"/>
              </w:rPr>
              <w:t>0,96</w:t>
            </w:r>
          </w:p>
        </w:tc>
      </w:tr>
    </w:tbl>
    <w:p w:rsidR="008F1BC7" w:rsidRDefault="008F1BC7" w:rsidP="008F1BC7">
      <w:pPr>
        <w:tabs>
          <w:tab w:val="left" w:pos="1134"/>
        </w:tabs>
        <w:ind w:firstLine="0"/>
        <w:jc w:val="left"/>
        <w:rPr>
          <w:sz w:val="24"/>
          <w:szCs w:val="24"/>
        </w:rPr>
      </w:pPr>
    </w:p>
    <w:p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F1BC7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8F1BC7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1BC7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1BC7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8F1BC7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:rsidR="008F1BC7" w:rsidRPr="00CB6078" w:rsidRDefault="008F1BC7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F1BC7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77F" w:rsidRDefault="004B677F">
      <w:r>
        <w:separator/>
      </w:r>
    </w:p>
  </w:endnote>
  <w:endnote w:type="continuationSeparator" w:id="0">
    <w:p w:rsidR="004B677F" w:rsidRDefault="004B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77F" w:rsidRDefault="004B677F">
      <w:r>
        <w:separator/>
      </w:r>
    </w:p>
  </w:footnote>
  <w:footnote w:type="continuationSeparator" w:id="0">
    <w:p w:rsidR="004B677F" w:rsidRDefault="004B6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73B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64E90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3D4D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D793A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D68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77F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ADC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0EA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88A"/>
    <w:rsid w:val="008F1BC7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85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BB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922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BC6914-02D8-40A7-90D3-88DF3D3B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61C1E7-C034-40C0-A863-2E12E13D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31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25</cp:revision>
  <cp:lastPrinted>2015-10-06T08:00:00Z</cp:lastPrinted>
  <dcterms:created xsi:type="dcterms:W3CDTF">2015-04-13T12:08:00Z</dcterms:created>
  <dcterms:modified xsi:type="dcterms:W3CDTF">2015-10-08T10:09:00Z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